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6EFF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PHILIPPES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4145D2A0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Merchant.</w:t>
      </w:r>
    </w:p>
    <w:p w14:paraId="2EAE217D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77852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DFDFAA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Crosseham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mercer(q.v.), brought a plaint of debt against him</w:t>
      </w:r>
    </w:p>
    <w:p w14:paraId="289482F5" w14:textId="77777777" w:rsidR="00685355" w:rsidRDefault="00685355" w:rsidP="0068535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Andrew Harry of Thaxted, Essex(q.v.), and Robert Gage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Haverell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Suffolk(q.v.).</w:t>
      </w:r>
    </w:p>
    <w:p w14:paraId="6470B0C4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23A3F25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955685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24EB42" w14:textId="77777777" w:rsidR="00685355" w:rsidRDefault="00685355" w:rsidP="006853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2022</w:t>
      </w:r>
    </w:p>
    <w:p w14:paraId="0F96C9B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87B62" w14:textId="77777777" w:rsidR="00685355" w:rsidRDefault="00685355" w:rsidP="009139A6">
      <w:r>
        <w:separator/>
      </w:r>
    </w:p>
  </w:endnote>
  <w:endnote w:type="continuationSeparator" w:id="0">
    <w:p w14:paraId="1DF5ABEE" w14:textId="77777777" w:rsidR="00685355" w:rsidRDefault="006853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A1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E2E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33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57EF2" w14:textId="77777777" w:rsidR="00685355" w:rsidRDefault="00685355" w:rsidP="009139A6">
      <w:r>
        <w:separator/>
      </w:r>
    </w:p>
  </w:footnote>
  <w:footnote w:type="continuationSeparator" w:id="0">
    <w:p w14:paraId="070938ED" w14:textId="77777777" w:rsidR="00685355" w:rsidRDefault="006853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925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7F5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F8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55"/>
    <w:rsid w:val="000666E0"/>
    <w:rsid w:val="002510B7"/>
    <w:rsid w:val="005C130B"/>
    <w:rsid w:val="0068535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4BE28"/>
  <w15:chartTrackingRefBased/>
  <w15:docId w15:val="{4BCA92A8-303A-49D8-BDD5-1216DD18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53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2022-06-23T13:26:00Z</dcterms:created>
  <dcterms:modified xsi:type="dcterms:W3CDTF">2022-06-23T13:26:00Z</dcterms:modified>
</cp:coreProperties>
</file>